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CA63E8" w:rsidRPr="00577EC8" w:rsidRDefault="00CA63E8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CA63E8" w:rsidRPr="00577EC8" w:rsidRDefault="00CA63E8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63E8" w:rsidRPr="00577EC8" w:rsidRDefault="00CA63E8" w:rsidP="00312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Перелік навчальних програм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A63E8" w:rsidRPr="00577EC8" w:rsidRDefault="00CA63E8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для вивчення предметів варіативної складової </w:t>
      </w:r>
    </w:p>
    <w:p w:rsidR="00CA63E8" w:rsidRPr="00577EC8" w:rsidRDefault="00CA63E8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 </w:t>
      </w:r>
      <w:r>
        <w:rPr>
          <w:rFonts w:ascii="Times New Roman" w:hAnsi="Times New Roman"/>
          <w:b/>
          <w:sz w:val="24"/>
          <w:szCs w:val="24"/>
          <w:lang w:val="uk-UA"/>
        </w:rPr>
        <w:t>5-9</w:t>
      </w:r>
      <w:r>
        <w:rPr>
          <w:rFonts w:ascii="Times New Roman" w:hAnsi="Times New Roman"/>
          <w:b/>
          <w:sz w:val="24"/>
          <w:szCs w:val="24"/>
        </w:rPr>
        <w:t xml:space="preserve"> класах у 201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>
        <w:rPr>
          <w:rFonts w:ascii="Times New Roman" w:hAnsi="Times New Roman"/>
          <w:b/>
          <w:sz w:val="24"/>
          <w:szCs w:val="24"/>
        </w:rPr>
        <w:t>/20</w:t>
      </w:r>
      <w:r>
        <w:rPr>
          <w:rFonts w:ascii="Times New Roman" w:hAnsi="Times New Roman"/>
          <w:b/>
          <w:sz w:val="24"/>
          <w:szCs w:val="24"/>
          <w:lang w:val="uk-UA"/>
        </w:rPr>
        <w:t>20</w:t>
      </w:r>
      <w:r w:rsidRPr="00577EC8">
        <w:rPr>
          <w:rFonts w:ascii="Times New Roman" w:hAnsi="Times New Roman"/>
          <w:b/>
          <w:sz w:val="24"/>
          <w:szCs w:val="24"/>
        </w:rPr>
        <w:t xml:space="preserve"> навчальному році</w:t>
      </w:r>
    </w:p>
    <w:p w:rsidR="00CA63E8" w:rsidRPr="00577EC8" w:rsidRDefault="00CA63E8" w:rsidP="00577EC8">
      <w:pPr>
        <w:spacing w:after="0" w:line="240" w:lineRule="auto"/>
        <w:ind w:firstLine="9000"/>
        <w:rPr>
          <w:rFonts w:ascii="Times New Roman" w:hAnsi="Times New Roman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07"/>
        <w:gridCol w:w="973"/>
        <w:gridCol w:w="3060"/>
        <w:gridCol w:w="3600"/>
        <w:gridCol w:w="1260"/>
        <w:gridCol w:w="3420"/>
      </w:tblGrid>
      <w:tr w:rsidR="00CA63E8" w:rsidRPr="00E86D23" w:rsidTr="00255E05">
        <w:trPr>
          <w:cantSplit/>
          <w:trHeight w:val="874"/>
        </w:trPr>
        <w:tc>
          <w:tcPr>
            <w:tcW w:w="540" w:type="dxa"/>
            <w:shd w:val="clear" w:color="auto" w:fill="D9D9D9"/>
          </w:tcPr>
          <w:p w:rsidR="00CA63E8" w:rsidRPr="00577EC8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№</w:t>
            </w:r>
          </w:p>
          <w:p w:rsidR="00CA63E8" w:rsidRPr="00577EC8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з/п</w:t>
            </w:r>
          </w:p>
        </w:tc>
        <w:tc>
          <w:tcPr>
            <w:tcW w:w="1907" w:type="dxa"/>
            <w:shd w:val="clear" w:color="auto" w:fill="D9D9D9"/>
          </w:tcPr>
          <w:p w:rsidR="00CA63E8" w:rsidRPr="00577EC8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73" w:type="dxa"/>
            <w:shd w:val="clear" w:color="auto" w:fill="D9D9D9"/>
            <w:textDirection w:val="btLr"/>
          </w:tcPr>
          <w:p w:rsidR="00CA63E8" w:rsidRPr="00577EC8" w:rsidRDefault="00CA63E8" w:rsidP="00577E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Клас</w:t>
            </w:r>
          </w:p>
        </w:tc>
        <w:tc>
          <w:tcPr>
            <w:tcW w:w="3060" w:type="dxa"/>
            <w:shd w:val="clear" w:color="auto" w:fill="D9D9D9"/>
          </w:tcPr>
          <w:p w:rsidR="00CA63E8" w:rsidRPr="00577EC8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>Назва   програми</w:t>
            </w:r>
          </w:p>
        </w:tc>
        <w:tc>
          <w:tcPr>
            <w:tcW w:w="3600" w:type="dxa"/>
            <w:shd w:val="clear" w:color="auto" w:fill="D9D9D9"/>
          </w:tcPr>
          <w:p w:rsidR="00CA63E8" w:rsidRPr="00577EC8" w:rsidRDefault="00CA63E8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В</w:t>
            </w: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идавництво</w:t>
            </w:r>
          </w:p>
        </w:tc>
        <w:tc>
          <w:tcPr>
            <w:tcW w:w="1260" w:type="dxa"/>
            <w:shd w:val="clear" w:color="auto" w:fill="D9D9D9"/>
          </w:tcPr>
          <w:p w:rsidR="00CA63E8" w:rsidRPr="00577EC8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CA63E8" w:rsidRPr="00577EC8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20" w:type="dxa"/>
            <w:shd w:val="clear" w:color="auto" w:fill="D9D9D9"/>
          </w:tcPr>
          <w:p w:rsidR="00CA63E8" w:rsidRPr="00577EC8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дозволена для використання </w:t>
            </w:r>
          </w:p>
          <w:p w:rsidR="00CA63E8" w:rsidRPr="00577EC8" w:rsidRDefault="00CA63E8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  (ким затверджена)</w:t>
            </w:r>
          </w:p>
        </w:tc>
      </w:tr>
      <w:tr w:rsidR="00CA63E8" w:rsidRPr="00E86D23" w:rsidTr="00B1542F">
        <w:trPr>
          <w:trHeight w:val="398"/>
        </w:trPr>
        <w:tc>
          <w:tcPr>
            <w:tcW w:w="14760" w:type="dxa"/>
            <w:gridSpan w:val="7"/>
          </w:tcPr>
          <w:p w:rsidR="00CA63E8" w:rsidRPr="00577EC8" w:rsidRDefault="00CA63E8" w:rsidP="00775D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775D38">
              <w:rPr>
                <w:rFonts w:ascii="Times New Roman" w:hAnsi="Times New Roman"/>
                <w:b/>
                <w:lang w:val="uk-UA"/>
              </w:rPr>
              <w:t>І</w:t>
            </w:r>
            <w:r>
              <w:rPr>
                <w:rFonts w:ascii="Times New Roman" w:hAnsi="Times New Roman"/>
                <w:b/>
                <w:lang w:val="uk-UA"/>
              </w:rPr>
              <w:t>І</w:t>
            </w:r>
            <w:r w:rsidRPr="00775D38">
              <w:rPr>
                <w:rFonts w:ascii="Times New Roman" w:hAnsi="Times New Roman"/>
                <w:b/>
                <w:lang w:val="uk-UA"/>
              </w:rPr>
              <w:t xml:space="preserve"> ступінь</w:t>
            </w:r>
          </w:p>
        </w:tc>
      </w:tr>
      <w:tr w:rsidR="00CA63E8" w:rsidRPr="00E86D23" w:rsidTr="00255E05">
        <w:trPr>
          <w:trHeight w:val="2341"/>
        </w:trPr>
        <w:tc>
          <w:tcPr>
            <w:tcW w:w="540" w:type="dxa"/>
          </w:tcPr>
          <w:p w:rsidR="00CA63E8" w:rsidRPr="00186DF9" w:rsidRDefault="00CA63E8" w:rsidP="00BF3FD7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907" w:type="dxa"/>
          </w:tcPr>
          <w:p w:rsidR="00CA63E8" w:rsidRPr="006C5E88" w:rsidRDefault="00CA63E8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Російська мова</w:t>
            </w:r>
          </w:p>
        </w:tc>
        <w:tc>
          <w:tcPr>
            <w:tcW w:w="973" w:type="dxa"/>
          </w:tcPr>
          <w:p w:rsidR="00CA63E8" w:rsidRPr="00AA6E2B" w:rsidRDefault="00CA63E8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060" w:type="dxa"/>
          </w:tcPr>
          <w:p w:rsidR="00CA63E8" w:rsidRPr="00255E05" w:rsidRDefault="00CA63E8" w:rsidP="00255E05">
            <w:pPr>
              <w:rPr>
                <w:rFonts w:ascii="Times New Roman" w:hAnsi="Times New Roman"/>
                <w:b/>
                <w:lang w:val="uk-UA"/>
              </w:rPr>
            </w:pPr>
            <w:bookmarkStart w:id="0" w:name="bookmark0"/>
            <w:r w:rsidRPr="00AA6E2B">
              <w:rPr>
                <w:rFonts w:ascii="Times New Roman" w:hAnsi="Times New Roman"/>
                <w:b/>
                <w:lang w:val="uk-UA"/>
              </w:rPr>
              <w:t xml:space="preserve">Російська мова </w:t>
            </w:r>
            <w:r w:rsidRPr="00533892">
              <w:rPr>
                <w:rFonts w:ascii="Times New Roman" w:hAnsi="Times New Roman"/>
                <w:b/>
              </w:rPr>
              <w:t>5-9 класи</w:t>
            </w:r>
            <w:bookmarkEnd w:id="0"/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AA6E2B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</w:rPr>
              <w:t xml:space="preserve"> </w:t>
            </w:r>
            <w:r w:rsidRPr="00533892">
              <w:rPr>
                <w:rFonts w:ascii="Times New Roman" w:hAnsi="Times New Roman"/>
              </w:rPr>
              <w:t xml:space="preserve">для </w:t>
            </w:r>
            <w:r w:rsidRPr="00AA6E2B">
              <w:rPr>
                <w:rFonts w:ascii="Times New Roman" w:hAnsi="Times New Roman"/>
                <w:lang w:val="uk-UA"/>
              </w:rPr>
              <w:t xml:space="preserve">загальноосвітніх навчальних </w:t>
            </w:r>
            <w:r w:rsidRPr="00533892">
              <w:rPr>
                <w:rFonts w:ascii="Times New Roman" w:hAnsi="Times New Roman"/>
              </w:rPr>
              <w:t>закладів з українською</w:t>
            </w:r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533892">
              <w:rPr>
                <w:rFonts w:ascii="Times New Roman" w:hAnsi="Times New Roman"/>
              </w:rPr>
              <w:t>мовою навчання (початок вивчення з 5 класу)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7. Л"/>
              </w:smartTagPr>
              <w:r>
                <w:rPr>
                  <w:rFonts w:ascii="Times New Roman" w:hAnsi="Times New Roman"/>
                  <w:lang w:val="uk-UA"/>
                </w:rPr>
                <w:t xml:space="preserve">2017. </w:t>
              </w:r>
              <w:r w:rsidRPr="00255E05">
                <w:rPr>
                  <w:rFonts w:ascii="Times New Roman" w:hAnsi="Times New Roman"/>
                </w:rPr>
                <w:t>Л</w:t>
              </w:r>
            </w:smartTag>
            <w:r w:rsidRPr="00255E05">
              <w:rPr>
                <w:rFonts w:ascii="Times New Roman" w:hAnsi="Times New Roman"/>
              </w:rPr>
              <w:t xml:space="preserve">.І.Курач (керівник авторського </w:t>
            </w:r>
            <w:r>
              <w:rPr>
                <w:rFonts w:ascii="Times New Roman" w:hAnsi="Times New Roman"/>
              </w:rPr>
              <w:t>коллективу</w:t>
            </w:r>
            <w:r>
              <w:rPr>
                <w:rFonts w:ascii="Times New Roman" w:hAnsi="Times New Roman"/>
                <w:lang w:val="uk-UA"/>
              </w:rPr>
              <w:t>).</w:t>
            </w:r>
          </w:p>
        </w:tc>
        <w:tc>
          <w:tcPr>
            <w:tcW w:w="3600" w:type="dxa"/>
          </w:tcPr>
          <w:p w:rsidR="00CA63E8" w:rsidRPr="00577EC8" w:rsidRDefault="00CA63E8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CA63E8" w:rsidRPr="00577EC8" w:rsidRDefault="00CA63E8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CA63E8" w:rsidRPr="00577EC8" w:rsidRDefault="00CA63E8" w:rsidP="00BF3FD7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260" w:type="dxa"/>
          </w:tcPr>
          <w:p w:rsidR="00CA63E8" w:rsidRPr="00255E05" w:rsidRDefault="00CA63E8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Державна </w:t>
            </w:r>
          </w:p>
        </w:tc>
        <w:tc>
          <w:tcPr>
            <w:tcW w:w="3420" w:type="dxa"/>
          </w:tcPr>
          <w:p w:rsidR="00CA63E8" w:rsidRPr="00577EC8" w:rsidRDefault="00CA63E8" w:rsidP="00BF3FD7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CA63E8" w:rsidRPr="00E86D23" w:rsidTr="00577EC8">
        <w:trPr>
          <w:trHeight w:val="1064"/>
        </w:trPr>
        <w:tc>
          <w:tcPr>
            <w:tcW w:w="540" w:type="dxa"/>
          </w:tcPr>
          <w:p w:rsidR="00CA63E8" w:rsidRPr="00186DF9" w:rsidRDefault="00CA63E8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907" w:type="dxa"/>
          </w:tcPr>
          <w:p w:rsidR="00CA63E8" w:rsidRPr="00AA6E2B" w:rsidRDefault="00CA63E8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християнської етики</w:t>
            </w:r>
          </w:p>
        </w:tc>
        <w:tc>
          <w:tcPr>
            <w:tcW w:w="973" w:type="dxa"/>
          </w:tcPr>
          <w:p w:rsidR="00CA63E8" w:rsidRPr="00577EC8" w:rsidRDefault="00CA63E8" w:rsidP="00577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060" w:type="dxa"/>
          </w:tcPr>
          <w:p w:rsidR="00CA63E8" w:rsidRPr="00AA6E2B" w:rsidRDefault="00CA63E8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християнської етики, 1-11 класи. Барщевський О., Васьків А., Влад М. та інші (творчий колектив)</w:t>
            </w:r>
          </w:p>
        </w:tc>
        <w:tc>
          <w:tcPr>
            <w:tcW w:w="3600" w:type="dxa"/>
          </w:tcPr>
          <w:p w:rsidR="00CA63E8" w:rsidRPr="00577EC8" w:rsidRDefault="00CA63E8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Навчальна програма для загальноосвітніх навчальних закладів. Львів, «Свічадо», 2010 </w:t>
            </w: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CA63E8" w:rsidRPr="00577EC8" w:rsidRDefault="00CA63E8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CA63E8" w:rsidRPr="00577EC8" w:rsidRDefault="00CA63E8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</w:tcPr>
          <w:p w:rsidR="00CA63E8" w:rsidRPr="00AA6E2B" w:rsidRDefault="00CA63E8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Авторська </w:t>
            </w:r>
          </w:p>
        </w:tc>
        <w:tc>
          <w:tcPr>
            <w:tcW w:w="3420" w:type="dxa"/>
          </w:tcPr>
          <w:p w:rsidR="00CA63E8" w:rsidRPr="00577EC8" w:rsidRDefault="00CA63E8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(протокол 8/1-2 від 29.06.2006 року)</w:t>
            </w:r>
          </w:p>
        </w:tc>
      </w:tr>
    </w:tbl>
    <w:p w:rsidR="00CA63E8" w:rsidRPr="00577EC8" w:rsidRDefault="00CA63E8" w:rsidP="00577EC8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GoBack"/>
      <w:bookmarkEnd w:id="1"/>
    </w:p>
    <w:sectPr w:rsidR="00CA63E8" w:rsidRPr="00577EC8" w:rsidSect="00255E05">
      <w:pgSz w:w="16838" w:h="11906" w:orient="landscape"/>
      <w:pgMar w:top="360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3F"/>
    <w:rsid w:val="00016EE9"/>
    <w:rsid w:val="000640F2"/>
    <w:rsid w:val="0014311D"/>
    <w:rsid w:val="00186DF9"/>
    <w:rsid w:val="001D249D"/>
    <w:rsid w:val="001F3AA9"/>
    <w:rsid w:val="00255E05"/>
    <w:rsid w:val="0031201E"/>
    <w:rsid w:val="00354349"/>
    <w:rsid w:val="003A77A0"/>
    <w:rsid w:val="004D64ED"/>
    <w:rsid w:val="00533892"/>
    <w:rsid w:val="00577EC8"/>
    <w:rsid w:val="005E6A3F"/>
    <w:rsid w:val="005F52F2"/>
    <w:rsid w:val="006133E6"/>
    <w:rsid w:val="006C26EB"/>
    <w:rsid w:val="006C5E88"/>
    <w:rsid w:val="007301A3"/>
    <w:rsid w:val="0076138E"/>
    <w:rsid w:val="00775D38"/>
    <w:rsid w:val="007B211F"/>
    <w:rsid w:val="007D7248"/>
    <w:rsid w:val="008262BC"/>
    <w:rsid w:val="008874A5"/>
    <w:rsid w:val="00943570"/>
    <w:rsid w:val="0099674B"/>
    <w:rsid w:val="009E13FB"/>
    <w:rsid w:val="00A8150F"/>
    <w:rsid w:val="00AA6E2B"/>
    <w:rsid w:val="00AB6ECA"/>
    <w:rsid w:val="00B1542F"/>
    <w:rsid w:val="00B90390"/>
    <w:rsid w:val="00BB7420"/>
    <w:rsid w:val="00BD080C"/>
    <w:rsid w:val="00BF3FD7"/>
    <w:rsid w:val="00C82790"/>
    <w:rsid w:val="00CA63E8"/>
    <w:rsid w:val="00D2174A"/>
    <w:rsid w:val="00D63413"/>
    <w:rsid w:val="00E137EB"/>
    <w:rsid w:val="00E16DD2"/>
    <w:rsid w:val="00E74468"/>
    <w:rsid w:val="00E86D23"/>
    <w:rsid w:val="00EE46FF"/>
    <w:rsid w:val="00F944E2"/>
    <w:rsid w:val="00FC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944E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val="uk-UA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0"/>
      <w:lang w:val="uk-UA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uk-UA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sz w:val="28"/>
      <w:szCs w:val="20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7EC8"/>
    <w:rPr>
      <w:rFonts w:ascii="Times New Roman" w:hAnsi="Times New Roman"/>
      <w:b/>
      <w:sz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77EC8"/>
    <w:rPr>
      <w:rFonts w:ascii="Times New Roman" w:hAnsi="Times New Roman"/>
      <w:sz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77EC8"/>
    <w:rPr>
      <w:rFonts w:ascii="Times New Roman" w:hAnsi="Times New Roman"/>
      <w:sz w:val="28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77EC8"/>
    <w:rPr>
      <w:rFonts w:ascii="Calibri" w:hAnsi="Calibri"/>
      <w:b/>
      <w:sz w:val="28"/>
      <w:lang w:val="uk-UA" w:eastAsia="ru-RU"/>
    </w:rPr>
  </w:style>
  <w:style w:type="character" w:styleId="Hyperlink">
    <w:name w:val="Hyperlink"/>
    <w:basedOn w:val="DefaultParagraphFont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77EC8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Header">
    <w:name w:val="header"/>
    <w:basedOn w:val="Normal"/>
    <w:link w:val="HeaderChar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7EC8"/>
    <w:rPr>
      <w:rFonts w:ascii="Calibri" w:hAnsi="Calibri"/>
      <w:sz w:val="20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7EC8"/>
    <w:rPr>
      <w:rFonts w:ascii="Calibri" w:hAnsi="Calibri"/>
      <w:sz w:val="20"/>
      <w:lang w:val="uk-UA" w:eastAsia="ru-RU"/>
    </w:rPr>
  </w:style>
  <w:style w:type="paragraph" w:styleId="Title">
    <w:name w:val="Title"/>
    <w:basedOn w:val="Normal"/>
    <w:link w:val="TitleChar1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77EC8"/>
    <w:rPr>
      <w:b/>
      <w:sz w:val="24"/>
      <w:lang w:val="uk-UA" w:eastAsia="ru-RU"/>
    </w:rPr>
  </w:style>
  <w:style w:type="character" w:customStyle="1" w:styleId="TitleChar1">
    <w:name w:val="Title Char1"/>
    <w:link w:val="Title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sz w:val="24"/>
      <w:szCs w:val="20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7EC8"/>
    <w:rPr>
      <w:rFonts w:ascii="Calibri" w:hAnsi="Calibri"/>
      <w:sz w:val="24"/>
      <w:lang w:val="uk-UA"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hAnsi="Tahoma"/>
      <w:sz w:val="20"/>
      <w:szCs w:val="20"/>
      <w:lang w:val="uk-UA"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77EC8"/>
    <w:rPr>
      <w:rFonts w:ascii="Tahoma" w:hAnsi="Tahoma"/>
      <w:sz w:val="20"/>
      <w:shd w:val="clear" w:color="auto" w:fill="00008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EC8"/>
    <w:rPr>
      <w:rFonts w:ascii="Tahoma" w:hAnsi="Tahoma"/>
      <w:sz w:val="16"/>
      <w:lang w:val="en-US"/>
    </w:rPr>
  </w:style>
  <w:style w:type="paragraph" w:customStyle="1" w:styleId="Style4">
    <w:name w:val="Style4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0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1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2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  <w:style w:type="character" w:customStyle="1" w:styleId="14">
    <w:name w:val="Заголовок №1_"/>
    <w:link w:val="15"/>
    <w:uiPriority w:val="99"/>
    <w:locked/>
    <w:rsid w:val="00533892"/>
    <w:rPr>
      <w:b/>
      <w:sz w:val="51"/>
      <w:lang w:val="uk-UA" w:eastAsia="uk-UA"/>
    </w:rPr>
  </w:style>
  <w:style w:type="character" w:customStyle="1" w:styleId="1-1pt">
    <w:name w:val="Заголовок №1 + Інтервал -1 pt"/>
    <w:uiPriority w:val="99"/>
    <w:rsid w:val="00533892"/>
    <w:rPr>
      <w:b/>
      <w:spacing w:val="-20"/>
      <w:sz w:val="51"/>
      <w:lang w:val="uk-UA" w:eastAsia="uk-UA"/>
    </w:rPr>
  </w:style>
  <w:style w:type="character" w:customStyle="1" w:styleId="3">
    <w:name w:val="Основний текст (3)_"/>
    <w:link w:val="30"/>
    <w:uiPriority w:val="99"/>
    <w:locked/>
    <w:rsid w:val="00533892"/>
    <w:rPr>
      <w:sz w:val="35"/>
      <w:lang w:val="uk-UA" w:eastAsia="uk-UA"/>
    </w:rPr>
  </w:style>
  <w:style w:type="character" w:customStyle="1" w:styleId="4">
    <w:name w:val="Основний текст (4)_"/>
    <w:link w:val="40"/>
    <w:uiPriority w:val="99"/>
    <w:locked/>
    <w:rsid w:val="00533892"/>
    <w:rPr>
      <w:sz w:val="39"/>
      <w:lang w:val="uk-UA" w:eastAsia="uk-UA"/>
    </w:rPr>
  </w:style>
  <w:style w:type="paragraph" w:customStyle="1" w:styleId="15">
    <w:name w:val="Заголовок №1"/>
    <w:basedOn w:val="Normal"/>
    <w:link w:val="14"/>
    <w:uiPriority w:val="99"/>
    <w:rsid w:val="00533892"/>
    <w:pPr>
      <w:shd w:val="clear" w:color="auto" w:fill="FFFFFF"/>
      <w:spacing w:before="3600" w:after="0" w:line="1200" w:lineRule="exact"/>
      <w:jc w:val="center"/>
      <w:outlineLvl w:val="0"/>
    </w:pPr>
    <w:rPr>
      <w:b/>
      <w:bCs/>
      <w:sz w:val="51"/>
      <w:szCs w:val="51"/>
      <w:lang w:val="uk-UA" w:eastAsia="uk-UA"/>
    </w:rPr>
  </w:style>
  <w:style w:type="paragraph" w:customStyle="1" w:styleId="30">
    <w:name w:val="Основний текст (3)"/>
    <w:basedOn w:val="Normal"/>
    <w:link w:val="3"/>
    <w:uiPriority w:val="99"/>
    <w:rsid w:val="00533892"/>
    <w:pPr>
      <w:shd w:val="clear" w:color="auto" w:fill="FFFFFF"/>
      <w:spacing w:after="0" w:line="456" w:lineRule="exact"/>
      <w:jc w:val="center"/>
    </w:pPr>
    <w:rPr>
      <w:sz w:val="35"/>
      <w:szCs w:val="35"/>
      <w:lang w:val="uk-UA" w:eastAsia="uk-UA"/>
    </w:rPr>
  </w:style>
  <w:style w:type="paragraph" w:customStyle="1" w:styleId="40">
    <w:name w:val="Основний текст (4)"/>
    <w:basedOn w:val="Normal"/>
    <w:link w:val="4"/>
    <w:uiPriority w:val="99"/>
    <w:rsid w:val="00533892"/>
    <w:pPr>
      <w:shd w:val="clear" w:color="auto" w:fill="FFFFFF"/>
      <w:spacing w:after="0" w:line="456" w:lineRule="exact"/>
      <w:jc w:val="center"/>
    </w:pPr>
    <w:rPr>
      <w:sz w:val="39"/>
      <w:szCs w:val="39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213</TotalTime>
  <Pages>1</Pages>
  <Words>147</Words>
  <Characters>839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14</cp:revision>
  <cp:lastPrinted>2019-09-05T12:30:00Z</cp:lastPrinted>
  <dcterms:created xsi:type="dcterms:W3CDTF">2018-06-03T16:48:00Z</dcterms:created>
  <dcterms:modified xsi:type="dcterms:W3CDTF">2019-09-05T12:31:00Z</dcterms:modified>
</cp:coreProperties>
</file>